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F1E" w:rsidRPr="00CA7C3D" w:rsidRDefault="00BC3F1E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BC3F1E" w:rsidRPr="00CA7C3D" w:rsidRDefault="00BC3F1E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BC3F1E" w:rsidRPr="00CA7C3D" w:rsidRDefault="00BC3F1E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BC3F1E" w:rsidRPr="00CA7C3D" w:rsidRDefault="00BC3F1E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BC3F1E" w:rsidRPr="00CA7C3D" w:rsidRDefault="00BC3F1E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 11.02.2022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25</w:t>
      </w:r>
    </w:p>
    <w:p w:rsidR="00BC3F1E" w:rsidRPr="00CA7C3D" w:rsidRDefault="00BC3F1E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BC3F1E" w:rsidRPr="00CA7C3D" w:rsidRDefault="00BC3F1E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Старогутнянского сельского поселения</w:t>
      </w:r>
    </w:p>
    <w:p w:rsidR="00BC3F1E" w:rsidRPr="00CA7C3D" w:rsidRDefault="00BC3F1E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BC3F1E" w:rsidRPr="00CA7C3D" w:rsidRDefault="00BC3F1E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BC3F1E" w:rsidRDefault="00BC3F1E" w:rsidP="003C16A9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 xml:space="preserve">В соответствии со статьями  11.3, 11.9, 11.10, 39.11, 39.12 Земельного кодекса РФ, статьей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приказом  Росреестра от 10.11.2020 № П/0412 «Об утверждении классификатора видов разрешенного использования земельных участков»,  </w:t>
      </w:r>
      <w:r>
        <w:t xml:space="preserve">решением Унечского районного Совета народных депутатов от 20.12.2012 № 4-440 «Об утверждении Генерального плана Старогутнянского сельского поселения Унечского района Брянской области» (в редакции решения от 06.11.2019 № 6-34), </w:t>
      </w:r>
      <w:r>
        <w:rPr>
          <w:lang w:eastAsia="ru-RU"/>
        </w:rPr>
        <w:t>в целях постановки на государственный  кадастровый учет земельного участка</w:t>
      </w:r>
    </w:p>
    <w:p w:rsidR="00BC3F1E" w:rsidRDefault="00BC3F1E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BC3F1E" w:rsidRPr="00336C1F" w:rsidRDefault="00BC3F1E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BC3F1E" w:rsidRPr="00F13FF3" w:rsidRDefault="00BC3F1E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BC3F1E" w:rsidRPr="00F13FF3" w:rsidRDefault="00BC3F1E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378572</w:t>
      </w:r>
      <w:r w:rsidRPr="00F13FF3">
        <w:rPr>
          <w:lang w:eastAsia="ru-RU"/>
        </w:rPr>
        <w:t>кв.м;</w:t>
      </w:r>
    </w:p>
    <w:p w:rsidR="00BC3F1E" w:rsidRPr="00F13FF3" w:rsidRDefault="00BC3F1E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Старогутнянское </w:t>
      </w:r>
      <w:r w:rsidRPr="00F13FF3">
        <w:rPr>
          <w:lang w:eastAsia="ru-RU"/>
        </w:rPr>
        <w:t>сельское поселение;</w:t>
      </w:r>
    </w:p>
    <w:p w:rsidR="00BC3F1E" w:rsidRPr="00F13FF3" w:rsidRDefault="00BC3F1E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 «</w:t>
      </w:r>
      <w:r>
        <w:rPr>
          <w:lang w:eastAsia="ru-RU"/>
        </w:rPr>
        <w:t>растениеводство</w:t>
      </w:r>
      <w:r w:rsidRPr="00F13FF3">
        <w:rPr>
          <w:lang w:eastAsia="ru-RU"/>
        </w:rPr>
        <w:t>»</w:t>
      </w:r>
      <w:r>
        <w:rPr>
          <w:lang w:eastAsia="ru-RU"/>
        </w:rPr>
        <w:t>-код вида 1.1</w:t>
      </w:r>
      <w:r w:rsidRPr="00F13FF3">
        <w:rPr>
          <w:lang w:eastAsia="ru-RU"/>
        </w:rPr>
        <w:t xml:space="preserve">;  </w:t>
      </w:r>
    </w:p>
    <w:p w:rsidR="00BC3F1E" w:rsidRPr="00F13FF3" w:rsidRDefault="00BC3F1E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BC3F1E" w:rsidRPr="00F13FF3" w:rsidRDefault="00BC3F1E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BC3F1E" w:rsidRPr="00F13FF3" w:rsidRDefault="00BC3F1E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BC3F1E" w:rsidRPr="0050051F" w:rsidRDefault="00BC3F1E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BC3F1E" w:rsidRPr="0050051F" w:rsidRDefault="00BC3F1E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BC3F1E" w:rsidRPr="0050051F" w:rsidRDefault="00BC3F1E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BC3F1E" w:rsidRDefault="00BC3F1E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 xml:space="preserve">оставляю  за  собой. </w:t>
      </w:r>
    </w:p>
    <w:p w:rsidR="00BC3F1E" w:rsidRDefault="00BC3F1E" w:rsidP="00095619">
      <w:pPr>
        <w:spacing w:line="240" w:lineRule="auto"/>
        <w:jc w:val="both"/>
        <w:rPr>
          <w:lang w:eastAsia="ru-RU"/>
        </w:rPr>
      </w:pPr>
    </w:p>
    <w:p w:rsidR="00BC3F1E" w:rsidRPr="0050051F" w:rsidRDefault="00BC3F1E" w:rsidP="00095619">
      <w:pPr>
        <w:spacing w:line="240" w:lineRule="auto"/>
        <w:jc w:val="both"/>
        <w:rPr>
          <w:lang w:eastAsia="ru-RU"/>
        </w:rPr>
      </w:pPr>
    </w:p>
    <w:p w:rsidR="00BC3F1E" w:rsidRPr="0050051F" w:rsidRDefault="00BC3F1E" w:rsidP="00095619">
      <w:pPr>
        <w:spacing w:line="240" w:lineRule="auto"/>
        <w:rPr>
          <w:lang w:eastAsia="ru-RU"/>
        </w:rPr>
      </w:pPr>
    </w:p>
    <w:p w:rsidR="00BC3F1E" w:rsidRPr="0050051F" w:rsidRDefault="00BC3F1E" w:rsidP="00095619">
      <w:pPr>
        <w:spacing w:line="240" w:lineRule="auto"/>
        <w:rPr>
          <w:lang w:eastAsia="ru-RU"/>
        </w:rPr>
      </w:pPr>
      <w:r>
        <w:rPr>
          <w:lang w:eastAsia="ru-RU"/>
        </w:rPr>
        <w:t>Исполняющая обязанности г</w:t>
      </w:r>
      <w:r w:rsidRPr="0050051F">
        <w:rPr>
          <w:lang w:eastAsia="ru-RU"/>
        </w:rPr>
        <w:t>лав</w:t>
      </w:r>
      <w:r>
        <w:rPr>
          <w:lang w:eastAsia="ru-RU"/>
        </w:rPr>
        <w:t>ы</w:t>
      </w:r>
      <w:r w:rsidRPr="0050051F">
        <w:rPr>
          <w:lang w:eastAsia="ru-RU"/>
        </w:rPr>
        <w:t xml:space="preserve"> администрации района                     </w:t>
      </w:r>
      <w:r>
        <w:rPr>
          <w:lang w:eastAsia="ru-RU"/>
        </w:rPr>
        <w:t>И.М. Волкович</w:t>
      </w:r>
    </w:p>
    <w:p w:rsidR="00BC3F1E" w:rsidRPr="0050051F" w:rsidRDefault="00BC3F1E" w:rsidP="00095619">
      <w:pPr>
        <w:spacing w:line="240" w:lineRule="auto"/>
        <w:rPr>
          <w:lang w:eastAsia="ru-RU"/>
        </w:rPr>
      </w:pPr>
    </w:p>
    <w:p w:rsidR="00BC3F1E" w:rsidRPr="0050051F" w:rsidRDefault="00BC3F1E" w:rsidP="00095619">
      <w:pPr>
        <w:spacing w:line="240" w:lineRule="auto"/>
        <w:rPr>
          <w:lang w:eastAsia="ru-RU"/>
        </w:rPr>
      </w:pPr>
    </w:p>
    <w:p w:rsidR="00BC3F1E" w:rsidRPr="00336C1F" w:rsidRDefault="00BC3F1E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BC3F1E" w:rsidRPr="00336C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3F1E" w:rsidRDefault="00BC3F1E" w:rsidP="006F0F01">
      <w:pPr>
        <w:spacing w:line="240" w:lineRule="auto"/>
      </w:pPr>
      <w:r>
        <w:separator/>
      </w:r>
    </w:p>
  </w:endnote>
  <w:endnote w:type="continuationSeparator" w:id="1">
    <w:p w:rsidR="00BC3F1E" w:rsidRDefault="00BC3F1E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3F1E" w:rsidRDefault="00BC3F1E" w:rsidP="006F0F01">
      <w:pPr>
        <w:spacing w:line="240" w:lineRule="auto"/>
      </w:pPr>
      <w:r>
        <w:separator/>
      </w:r>
    </w:p>
  </w:footnote>
  <w:footnote w:type="continuationSeparator" w:id="1">
    <w:p w:rsidR="00BC3F1E" w:rsidRDefault="00BC3F1E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A43AC"/>
    <w:rsid w:val="001B1AC5"/>
    <w:rsid w:val="001F0C9A"/>
    <w:rsid w:val="002667AF"/>
    <w:rsid w:val="003261E3"/>
    <w:rsid w:val="00336C1F"/>
    <w:rsid w:val="00370C22"/>
    <w:rsid w:val="00372606"/>
    <w:rsid w:val="003730C0"/>
    <w:rsid w:val="00387816"/>
    <w:rsid w:val="003C16A9"/>
    <w:rsid w:val="004064E0"/>
    <w:rsid w:val="00453CB3"/>
    <w:rsid w:val="00480486"/>
    <w:rsid w:val="00484E3B"/>
    <w:rsid w:val="004919E2"/>
    <w:rsid w:val="004A5D0A"/>
    <w:rsid w:val="004D7114"/>
    <w:rsid w:val="0050051F"/>
    <w:rsid w:val="00531156"/>
    <w:rsid w:val="00544245"/>
    <w:rsid w:val="005538FA"/>
    <w:rsid w:val="00557778"/>
    <w:rsid w:val="00587744"/>
    <w:rsid w:val="005C384D"/>
    <w:rsid w:val="005F32CF"/>
    <w:rsid w:val="00664215"/>
    <w:rsid w:val="0069515C"/>
    <w:rsid w:val="006A429D"/>
    <w:rsid w:val="006B355E"/>
    <w:rsid w:val="006B5B5F"/>
    <w:rsid w:val="006D1CA3"/>
    <w:rsid w:val="006D620B"/>
    <w:rsid w:val="006F0F01"/>
    <w:rsid w:val="006F3730"/>
    <w:rsid w:val="00703CA4"/>
    <w:rsid w:val="00764993"/>
    <w:rsid w:val="007B4AC7"/>
    <w:rsid w:val="00817FCC"/>
    <w:rsid w:val="00853FF7"/>
    <w:rsid w:val="008E3600"/>
    <w:rsid w:val="0093456D"/>
    <w:rsid w:val="00957BBE"/>
    <w:rsid w:val="00961339"/>
    <w:rsid w:val="00A870FE"/>
    <w:rsid w:val="00A907A8"/>
    <w:rsid w:val="00AE2EC4"/>
    <w:rsid w:val="00AE56E3"/>
    <w:rsid w:val="00B37F84"/>
    <w:rsid w:val="00B4544F"/>
    <w:rsid w:val="00B55D15"/>
    <w:rsid w:val="00B61E85"/>
    <w:rsid w:val="00B83C47"/>
    <w:rsid w:val="00BC14E3"/>
    <w:rsid w:val="00BC3F1E"/>
    <w:rsid w:val="00BF05C8"/>
    <w:rsid w:val="00BF681C"/>
    <w:rsid w:val="00C14927"/>
    <w:rsid w:val="00C17BCE"/>
    <w:rsid w:val="00C27A5F"/>
    <w:rsid w:val="00C64F97"/>
    <w:rsid w:val="00C85A88"/>
    <w:rsid w:val="00CA7C3D"/>
    <w:rsid w:val="00D07175"/>
    <w:rsid w:val="00D8593C"/>
    <w:rsid w:val="00DC35FF"/>
    <w:rsid w:val="00DE4856"/>
    <w:rsid w:val="00E311BA"/>
    <w:rsid w:val="00E41AF8"/>
    <w:rsid w:val="00EA26F4"/>
    <w:rsid w:val="00EC6E67"/>
    <w:rsid w:val="00ED64B1"/>
    <w:rsid w:val="00ED6DCE"/>
    <w:rsid w:val="00F000AD"/>
    <w:rsid w:val="00F13FF3"/>
    <w:rsid w:val="00F3298D"/>
    <w:rsid w:val="00F46809"/>
    <w:rsid w:val="00F61E96"/>
    <w:rsid w:val="00F77AF1"/>
    <w:rsid w:val="00F862F9"/>
    <w:rsid w:val="00FC5F2F"/>
    <w:rsid w:val="00FC6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816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394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4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2</Pages>
  <Words>458</Words>
  <Characters>2617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11</cp:revision>
  <cp:lastPrinted>2022-02-11T08:56:00Z</cp:lastPrinted>
  <dcterms:created xsi:type="dcterms:W3CDTF">2021-06-24T09:20:00Z</dcterms:created>
  <dcterms:modified xsi:type="dcterms:W3CDTF">2022-02-18T09:51:00Z</dcterms:modified>
</cp:coreProperties>
</file>